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79FC" w:rsidRDefault="007D79FC" w:rsidP="007D79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KNYGHT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D79FC" w:rsidRDefault="007D79FC" w:rsidP="007D79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Clerk.</w:t>
      </w:r>
    </w:p>
    <w:p w:rsidR="007D79FC" w:rsidRDefault="007D79FC" w:rsidP="007D79FC">
      <w:pPr>
        <w:rPr>
          <w:rFonts w:ascii="Times New Roman" w:hAnsi="Times New Roman" w:cs="Times New Roman"/>
        </w:rPr>
      </w:pPr>
    </w:p>
    <w:p w:rsidR="007D79FC" w:rsidRDefault="007D79FC" w:rsidP="007D79FC">
      <w:pPr>
        <w:rPr>
          <w:rFonts w:ascii="Times New Roman" w:hAnsi="Times New Roman" w:cs="Times New Roman"/>
        </w:rPr>
      </w:pPr>
    </w:p>
    <w:p w:rsidR="007D79FC" w:rsidRDefault="007D79FC" w:rsidP="007D79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the detinue of a cloak against John </w:t>
      </w:r>
      <w:proofErr w:type="spellStart"/>
      <w:r>
        <w:rPr>
          <w:rFonts w:ascii="Times New Roman" w:hAnsi="Times New Roman" w:cs="Times New Roman"/>
        </w:rPr>
        <w:t>Newe</w:t>
      </w:r>
      <w:proofErr w:type="spellEnd"/>
      <w:r>
        <w:rPr>
          <w:rFonts w:ascii="Times New Roman" w:hAnsi="Times New Roman" w:cs="Times New Roman"/>
        </w:rPr>
        <w:t xml:space="preserve"> of </w:t>
      </w:r>
    </w:p>
    <w:p w:rsidR="007D79FC" w:rsidRDefault="007D79FC" w:rsidP="007D79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Westminster(q.v.).</w:t>
      </w:r>
    </w:p>
    <w:p w:rsidR="007D79FC" w:rsidRDefault="007D79FC" w:rsidP="007D79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7D79FC" w:rsidRDefault="007D79FC" w:rsidP="007D79FC">
      <w:pPr>
        <w:rPr>
          <w:rFonts w:ascii="Times New Roman" w:hAnsi="Times New Roman" w:cs="Times New Roman"/>
        </w:rPr>
      </w:pPr>
    </w:p>
    <w:p w:rsidR="007D79FC" w:rsidRDefault="007D79FC" w:rsidP="007D79FC">
      <w:pPr>
        <w:rPr>
          <w:rFonts w:ascii="Times New Roman" w:hAnsi="Times New Roman" w:cs="Times New Roman"/>
        </w:rPr>
      </w:pPr>
    </w:p>
    <w:p w:rsidR="007D79FC" w:rsidRDefault="007D79FC" w:rsidP="007D79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March 2018</w:t>
      </w:r>
    </w:p>
    <w:p w:rsidR="006B2F86" w:rsidRPr="00E71FC3" w:rsidRDefault="007D79F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79FC" w:rsidRDefault="007D79FC" w:rsidP="00E71FC3">
      <w:r>
        <w:separator/>
      </w:r>
    </w:p>
  </w:endnote>
  <w:endnote w:type="continuationSeparator" w:id="0">
    <w:p w:rsidR="007D79FC" w:rsidRDefault="007D79F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79FC" w:rsidRDefault="007D79FC" w:rsidP="00E71FC3">
      <w:r>
        <w:separator/>
      </w:r>
    </w:p>
  </w:footnote>
  <w:footnote w:type="continuationSeparator" w:id="0">
    <w:p w:rsidR="007D79FC" w:rsidRDefault="007D79F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9FC"/>
    <w:rsid w:val="001A7C09"/>
    <w:rsid w:val="00577BD5"/>
    <w:rsid w:val="00656CBA"/>
    <w:rsid w:val="006A1F77"/>
    <w:rsid w:val="00733BE7"/>
    <w:rsid w:val="007D79F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744F7B"/>
  <w15:chartTrackingRefBased/>
  <w15:docId w15:val="{EA0CFC96-52C2-42CE-AA0A-015B1E521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79F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2018-03-08T22:28:00Z</dcterms:created>
  <dcterms:modified xsi:type="dcterms:W3CDTF">2018-03-08T22:29:00Z</dcterms:modified>
</cp:coreProperties>
</file>